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3FF78" w14:textId="77777777" w:rsidR="0087378C" w:rsidRDefault="0087378C" w:rsidP="00873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WYMER</w:t>
      </w:r>
      <w:r>
        <w:rPr>
          <w:rFonts w:ascii="Times New Roman" w:hAnsi="Times New Roman" w:cs="Times New Roman"/>
        </w:rPr>
        <w:t xml:space="preserve">      (fl.1484)</w:t>
      </w:r>
    </w:p>
    <w:p w14:paraId="347C84A6" w14:textId="77777777" w:rsidR="0087378C" w:rsidRDefault="0087378C" w:rsidP="00873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Bridgewater, Somerset.</w:t>
      </w:r>
    </w:p>
    <w:p w14:paraId="27F996EB" w14:textId="77777777" w:rsidR="0087378C" w:rsidRDefault="0087378C" w:rsidP="0087378C">
      <w:pPr>
        <w:rPr>
          <w:rFonts w:ascii="Times New Roman" w:hAnsi="Times New Roman" w:cs="Times New Roman"/>
        </w:rPr>
      </w:pPr>
    </w:p>
    <w:p w14:paraId="2D1F7B35" w14:textId="77777777" w:rsidR="0087378C" w:rsidRDefault="0087378C" w:rsidP="0087378C">
      <w:pPr>
        <w:rPr>
          <w:rFonts w:ascii="Times New Roman" w:hAnsi="Times New Roman" w:cs="Times New Roman"/>
        </w:rPr>
      </w:pPr>
    </w:p>
    <w:p w14:paraId="2BC65ED2" w14:textId="77777777" w:rsidR="0087378C" w:rsidRDefault="0087378C" w:rsidP="00873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74306B76" w14:textId="77777777" w:rsidR="0087378C" w:rsidRDefault="0087378C" w:rsidP="00873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Edward Everard of Salisbury(q.v.) and Robert Dale of York(q.v.).</w:t>
      </w:r>
    </w:p>
    <w:p w14:paraId="00979185" w14:textId="77777777" w:rsidR="0087378C" w:rsidRDefault="0087378C" w:rsidP="00873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1B65456" w14:textId="77777777" w:rsidR="0087378C" w:rsidRDefault="0087378C" w:rsidP="0087378C">
      <w:pPr>
        <w:rPr>
          <w:rFonts w:ascii="Times New Roman" w:hAnsi="Times New Roman" w:cs="Times New Roman"/>
        </w:rPr>
      </w:pPr>
    </w:p>
    <w:p w14:paraId="5ACE49D9" w14:textId="77777777" w:rsidR="0087378C" w:rsidRDefault="0087378C" w:rsidP="0087378C">
      <w:pPr>
        <w:rPr>
          <w:rFonts w:ascii="Times New Roman" w:hAnsi="Times New Roman" w:cs="Times New Roman"/>
        </w:rPr>
      </w:pPr>
    </w:p>
    <w:p w14:paraId="36F3F0A2" w14:textId="77777777" w:rsidR="0087378C" w:rsidRDefault="0087378C" w:rsidP="00873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January 2019</w:t>
      </w:r>
    </w:p>
    <w:p w14:paraId="45FEF655" w14:textId="77777777" w:rsidR="006B2F86" w:rsidRPr="00E71FC3" w:rsidRDefault="0087378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C9817" w14:textId="77777777" w:rsidR="0087378C" w:rsidRDefault="0087378C" w:rsidP="00E71FC3">
      <w:r>
        <w:separator/>
      </w:r>
    </w:p>
  </w:endnote>
  <w:endnote w:type="continuationSeparator" w:id="0">
    <w:p w14:paraId="521E63CC" w14:textId="77777777" w:rsidR="0087378C" w:rsidRDefault="0087378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4A6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6D9" w14:textId="77777777" w:rsidR="0087378C" w:rsidRDefault="0087378C" w:rsidP="00E71FC3">
      <w:r>
        <w:separator/>
      </w:r>
    </w:p>
  </w:footnote>
  <w:footnote w:type="continuationSeparator" w:id="0">
    <w:p w14:paraId="1B34A2E3" w14:textId="77777777" w:rsidR="0087378C" w:rsidRDefault="0087378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78C"/>
    <w:rsid w:val="001A7C09"/>
    <w:rsid w:val="00577BD5"/>
    <w:rsid w:val="00656CBA"/>
    <w:rsid w:val="006A1F77"/>
    <w:rsid w:val="00733BE7"/>
    <w:rsid w:val="0087378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068CA"/>
  <w15:chartTrackingRefBased/>
  <w15:docId w15:val="{436B1A89-BC0E-4C3C-9609-E7BAF4F02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78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737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2019-01-23T19:46:00Z</dcterms:created>
  <dcterms:modified xsi:type="dcterms:W3CDTF">2019-01-23T19:46:00Z</dcterms:modified>
</cp:coreProperties>
</file>